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FCE" w:rsidRDefault="00E07FCE" w:rsidP="00E07FCE">
      <w:pPr>
        <w:rPr>
          <w:sz w:val="28"/>
          <w:szCs w:val="28"/>
        </w:rPr>
      </w:pPr>
      <w:r w:rsidRPr="009F38F1">
        <w:rPr>
          <w:sz w:val="28"/>
          <w:szCs w:val="28"/>
        </w:rPr>
        <w:t xml:space="preserve">Об утверждении Положения о </w:t>
      </w:r>
      <w:r>
        <w:rPr>
          <w:sz w:val="28"/>
          <w:szCs w:val="28"/>
        </w:rPr>
        <w:t>п</w:t>
      </w:r>
      <w:r w:rsidRPr="009F38F1">
        <w:rPr>
          <w:sz w:val="28"/>
          <w:szCs w:val="28"/>
        </w:rPr>
        <w:t>орядке и</w:t>
      </w:r>
      <w:r>
        <w:rPr>
          <w:sz w:val="28"/>
          <w:szCs w:val="28"/>
        </w:rPr>
        <w:t xml:space="preserve"> </w:t>
      </w:r>
      <w:r w:rsidRPr="009F38F1">
        <w:rPr>
          <w:sz w:val="28"/>
          <w:szCs w:val="28"/>
        </w:rPr>
        <w:t xml:space="preserve">условиях </w:t>
      </w:r>
    </w:p>
    <w:p w:rsidR="00E07FCE" w:rsidRDefault="00E07FCE" w:rsidP="00E07FCE">
      <w:pPr>
        <w:rPr>
          <w:sz w:val="28"/>
          <w:szCs w:val="28"/>
        </w:rPr>
      </w:pPr>
      <w:r w:rsidRPr="009F38F1">
        <w:rPr>
          <w:sz w:val="28"/>
          <w:szCs w:val="28"/>
        </w:rPr>
        <w:t xml:space="preserve">предоставления единовременного социального </w:t>
      </w:r>
    </w:p>
    <w:p w:rsidR="00E07FCE" w:rsidRDefault="00E07FCE" w:rsidP="00E07FCE">
      <w:pPr>
        <w:rPr>
          <w:sz w:val="28"/>
          <w:szCs w:val="28"/>
        </w:rPr>
      </w:pPr>
      <w:r w:rsidRPr="009F38F1">
        <w:rPr>
          <w:sz w:val="28"/>
          <w:szCs w:val="28"/>
        </w:rPr>
        <w:t xml:space="preserve">пособия </w:t>
      </w:r>
      <w:r>
        <w:rPr>
          <w:sz w:val="28"/>
          <w:szCs w:val="28"/>
        </w:rPr>
        <w:t>отдельным категориям граждан в связи</w:t>
      </w:r>
    </w:p>
    <w:p w:rsidR="00E07FCE" w:rsidRDefault="00E07FCE" w:rsidP="00E07FCE">
      <w:pPr>
        <w:rPr>
          <w:sz w:val="28"/>
          <w:szCs w:val="28"/>
        </w:rPr>
      </w:pPr>
      <w:r>
        <w:rPr>
          <w:sz w:val="28"/>
          <w:szCs w:val="28"/>
        </w:rPr>
        <w:t>с празднованием 6</w:t>
      </w:r>
      <w:r w:rsidR="00AD6FED" w:rsidRPr="00C76DAA">
        <w:rPr>
          <w:sz w:val="28"/>
          <w:szCs w:val="28"/>
        </w:rPr>
        <w:t>8</w:t>
      </w:r>
      <w:r>
        <w:rPr>
          <w:sz w:val="28"/>
          <w:szCs w:val="28"/>
        </w:rPr>
        <w:t xml:space="preserve">-й годовщины Победы </w:t>
      </w:r>
    </w:p>
    <w:p w:rsidR="00E07FCE" w:rsidRDefault="00E07FCE" w:rsidP="00E07FCE">
      <w:p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9F38F1">
        <w:rPr>
          <w:sz w:val="28"/>
          <w:szCs w:val="28"/>
        </w:rPr>
        <w:t>Великой Отечественной войн</w:t>
      </w:r>
      <w:r>
        <w:rPr>
          <w:sz w:val="28"/>
          <w:szCs w:val="28"/>
        </w:rPr>
        <w:t>е</w:t>
      </w:r>
    </w:p>
    <w:p w:rsidR="00E07FCE" w:rsidRDefault="00E07FCE" w:rsidP="00E07FCE">
      <w:pPr>
        <w:rPr>
          <w:sz w:val="28"/>
          <w:szCs w:val="28"/>
        </w:rPr>
      </w:pPr>
    </w:p>
    <w:p w:rsidR="00E07FCE" w:rsidRDefault="00E07FCE" w:rsidP="00E07FC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8400A">
        <w:rPr>
          <w:sz w:val="28"/>
          <w:szCs w:val="28"/>
        </w:rPr>
        <w:t xml:space="preserve">В связи с празднованием </w:t>
      </w:r>
      <w:r>
        <w:rPr>
          <w:sz w:val="28"/>
          <w:szCs w:val="28"/>
        </w:rPr>
        <w:t>6</w:t>
      </w:r>
      <w:r w:rsidR="00AD6FED">
        <w:rPr>
          <w:sz w:val="28"/>
          <w:szCs w:val="28"/>
        </w:rPr>
        <w:t>8</w:t>
      </w:r>
      <w:r>
        <w:rPr>
          <w:sz w:val="28"/>
          <w:szCs w:val="28"/>
        </w:rPr>
        <w:t xml:space="preserve">-й годовщины Победы в Великой </w:t>
      </w:r>
      <w:r w:rsidRPr="00050BA4">
        <w:rPr>
          <w:sz w:val="28"/>
          <w:szCs w:val="28"/>
        </w:rPr>
        <w:t xml:space="preserve">Отечественной войне, </w:t>
      </w:r>
      <w:r w:rsidR="005B024A" w:rsidRPr="00050BA4">
        <w:rPr>
          <w:sz w:val="28"/>
          <w:szCs w:val="28"/>
        </w:rPr>
        <w:t>в соответствии с подпунктом 5.3 (в) Мероприятий,</w:t>
      </w:r>
      <w:r w:rsidR="005B024A">
        <w:rPr>
          <w:sz w:val="28"/>
          <w:szCs w:val="28"/>
        </w:rPr>
        <w:t xml:space="preserve"> предусмотренных Городской целевой программой социальной поддержки населения города Тр</w:t>
      </w:r>
      <w:r w:rsidR="00470518">
        <w:rPr>
          <w:sz w:val="28"/>
          <w:szCs w:val="28"/>
        </w:rPr>
        <w:t>е</w:t>
      </w:r>
      <w:r w:rsidR="005B024A">
        <w:rPr>
          <w:sz w:val="28"/>
          <w:szCs w:val="28"/>
        </w:rPr>
        <w:t>хгорного на 201</w:t>
      </w:r>
      <w:r w:rsidR="00AD6FED">
        <w:rPr>
          <w:sz w:val="28"/>
          <w:szCs w:val="28"/>
        </w:rPr>
        <w:t>3</w:t>
      </w:r>
      <w:r w:rsidR="005B024A">
        <w:rPr>
          <w:sz w:val="28"/>
          <w:szCs w:val="28"/>
        </w:rPr>
        <w:t xml:space="preserve"> год,</w:t>
      </w:r>
      <w:r w:rsidR="00AD6FED">
        <w:rPr>
          <w:sz w:val="28"/>
          <w:szCs w:val="28"/>
        </w:rPr>
        <w:t xml:space="preserve"> принятой постановлением администрации города Трехгорного</w:t>
      </w:r>
      <w:r w:rsidR="005B024A">
        <w:rPr>
          <w:sz w:val="28"/>
          <w:szCs w:val="28"/>
        </w:rPr>
        <w:t xml:space="preserve"> </w:t>
      </w:r>
      <w:r w:rsidR="00AD6FED">
        <w:rPr>
          <w:sz w:val="28"/>
          <w:szCs w:val="28"/>
        </w:rPr>
        <w:t xml:space="preserve">от 15.10.2012 г. №1126-Д, </w:t>
      </w:r>
      <w:r>
        <w:rPr>
          <w:sz w:val="28"/>
          <w:szCs w:val="28"/>
        </w:rPr>
        <w:t>в целях оказания дополнительных мер социальной поддержки отдельным категориям граждан</w:t>
      </w:r>
    </w:p>
    <w:p w:rsidR="00E07FCE" w:rsidRDefault="00E07FCE" w:rsidP="00E07FCE">
      <w:pPr>
        <w:jc w:val="both"/>
        <w:rPr>
          <w:sz w:val="28"/>
          <w:szCs w:val="28"/>
        </w:rPr>
      </w:pPr>
    </w:p>
    <w:p w:rsidR="00E07FCE" w:rsidRDefault="00E07FCE" w:rsidP="00E07FCE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города Тр</w:t>
      </w:r>
      <w:r w:rsidR="00470518">
        <w:rPr>
          <w:sz w:val="28"/>
          <w:szCs w:val="28"/>
        </w:rPr>
        <w:t>е</w:t>
      </w:r>
      <w:r>
        <w:rPr>
          <w:sz w:val="28"/>
          <w:szCs w:val="28"/>
        </w:rPr>
        <w:t>хгорного ПОСТАНОВЛЯЕТ:</w:t>
      </w:r>
    </w:p>
    <w:p w:rsidR="00E07FCE" w:rsidRDefault="00E07FCE" w:rsidP="00E07FCE">
      <w:pPr>
        <w:ind w:firstLine="720"/>
        <w:jc w:val="center"/>
        <w:rPr>
          <w:sz w:val="28"/>
          <w:szCs w:val="28"/>
        </w:rPr>
      </w:pPr>
    </w:p>
    <w:p w:rsidR="00E07FCE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Утвердить Положение о порядке и условиях предоставления единовременного социального пособия отдельным категориям граждан в связи с празднованием 6</w:t>
      </w:r>
      <w:r w:rsidR="00AD6FED">
        <w:rPr>
          <w:sz w:val="28"/>
          <w:szCs w:val="28"/>
        </w:rPr>
        <w:t>8</w:t>
      </w:r>
      <w:r>
        <w:rPr>
          <w:sz w:val="28"/>
          <w:szCs w:val="28"/>
        </w:rPr>
        <w:t>-й годовщины Победы в Великой Отечественной войне (Приложение 1).</w:t>
      </w:r>
    </w:p>
    <w:p w:rsidR="00E07FCE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>Настоящее постановление подлежит опубликованию в городской газете «Спектр», вступает в силу со дня его официального опубликования.</w:t>
      </w:r>
    </w:p>
    <w:p w:rsidR="00E07FCE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города по образованию, спорту, культуре и социальной сфере И.А. Первухину.</w:t>
      </w:r>
    </w:p>
    <w:p w:rsidR="00E07FCE" w:rsidRDefault="00E07FCE" w:rsidP="00E07FCE">
      <w:pPr>
        <w:jc w:val="both"/>
        <w:rPr>
          <w:sz w:val="28"/>
          <w:szCs w:val="28"/>
        </w:rPr>
      </w:pPr>
    </w:p>
    <w:p w:rsidR="00E07FCE" w:rsidRDefault="00AD6FED" w:rsidP="00E07FCE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7051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E07FCE">
        <w:rPr>
          <w:sz w:val="28"/>
          <w:szCs w:val="28"/>
        </w:rPr>
        <w:t xml:space="preserve"> администрации города</w:t>
      </w:r>
      <w:r w:rsidR="00E07FCE">
        <w:rPr>
          <w:sz w:val="28"/>
          <w:szCs w:val="28"/>
        </w:rPr>
        <w:tab/>
      </w:r>
      <w:r w:rsidR="00E07FCE">
        <w:rPr>
          <w:sz w:val="28"/>
          <w:szCs w:val="28"/>
        </w:rPr>
        <w:tab/>
      </w:r>
      <w:r w:rsidR="00E07FCE">
        <w:rPr>
          <w:sz w:val="28"/>
          <w:szCs w:val="28"/>
        </w:rPr>
        <w:tab/>
      </w:r>
      <w:r w:rsidR="00E07FCE">
        <w:rPr>
          <w:sz w:val="28"/>
          <w:szCs w:val="28"/>
        </w:rPr>
        <w:tab/>
      </w:r>
      <w:r w:rsidR="00E07FCE">
        <w:rPr>
          <w:sz w:val="28"/>
          <w:szCs w:val="28"/>
        </w:rPr>
        <w:tab/>
      </w:r>
      <w:r w:rsidR="00B41C7A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Д. А. </w:t>
      </w:r>
      <w:proofErr w:type="spellStart"/>
      <w:r>
        <w:rPr>
          <w:sz w:val="28"/>
          <w:szCs w:val="28"/>
        </w:rPr>
        <w:t>Забродин</w:t>
      </w:r>
      <w:proofErr w:type="spellEnd"/>
    </w:p>
    <w:p w:rsidR="00E07FCE" w:rsidRDefault="00E07FCE" w:rsidP="00E07FCE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Приложение 1</w:t>
      </w:r>
    </w:p>
    <w:p w:rsidR="00E07FCE" w:rsidRDefault="00E07FCE" w:rsidP="00E07FCE">
      <w:pPr>
        <w:ind w:left="360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E07FCE" w:rsidRDefault="00E07FCE" w:rsidP="00E07FCE">
      <w:pPr>
        <w:ind w:left="360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города Тр</w:t>
      </w:r>
      <w:r w:rsidR="00470518">
        <w:rPr>
          <w:sz w:val="28"/>
          <w:szCs w:val="28"/>
        </w:rPr>
        <w:t>е</w:t>
      </w:r>
      <w:r>
        <w:rPr>
          <w:sz w:val="28"/>
          <w:szCs w:val="28"/>
        </w:rPr>
        <w:t>хгорного</w:t>
      </w:r>
    </w:p>
    <w:p w:rsidR="00E07FCE" w:rsidRDefault="003B334F" w:rsidP="00E07FCE">
      <w:pPr>
        <w:ind w:left="43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120F">
        <w:rPr>
          <w:sz w:val="28"/>
          <w:szCs w:val="28"/>
        </w:rPr>
        <w:t>«____» ________ 20 ____</w:t>
      </w:r>
      <w:r>
        <w:rPr>
          <w:sz w:val="28"/>
          <w:szCs w:val="28"/>
        </w:rPr>
        <w:t xml:space="preserve">года № </w:t>
      </w:r>
      <w:r w:rsidR="0064120F">
        <w:rPr>
          <w:sz w:val="28"/>
          <w:szCs w:val="28"/>
        </w:rPr>
        <w:t>_______</w:t>
      </w:r>
    </w:p>
    <w:p w:rsidR="00E07FCE" w:rsidRDefault="00E07FCE" w:rsidP="00E07FCE">
      <w:pPr>
        <w:ind w:left="4320" w:firstLine="720"/>
        <w:jc w:val="both"/>
        <w:rPr>
          <w:sz w:val="28"/>
          <w:szCs w:val="28"/>
        </w:rPr>
      </w:pPr>
    </w:p>
    <w:p w:rsidR="00E07FCE" w:rsidRDefault="00E07FCE" w:rsidP="00E07FCE">
      <w:pPr>
        <w:ind w:left="4320" w:firstLine="720"/>
        <w:jc w:val="both"/>
        <w:rPr>
          <w:sz w:val="28"/>
          <w:szCs w:val="28"/>
        </w:rPr>
      </w:pPr>
    </w:p>
    <w:p w:rsidR="00E07FCE" w:rsidRPr="00506145" w:rsidRDefault="00E07FCE" w:rsidP="00E07FCE">
      <w:pPr>
        <w:ind w:left="4320" w:firstLine="720"/>
        <w:jc w:val="both"/>
        <w:rPr>
          <w:sz w:val="24"/>
          <w:szCs w:val="24"/>
        </w:rPr>
      </w:pPr>
    </w:p>
    <w:p w:rsidR="00E07FCE" w:rsidRDefault="00E07FCE" w:rsidP="00E07FCE">
      <w:pPr>
        <w:jc w:val="center"/>
        <w:rPr>
          <w:sz w:val="28"/>
          <w:szCs w:val="28"/>
        </w:rPr>
      </w:pPr>
    </w:p>
    <w:p w:rsidR="00E07FCE" w:rsidRDefault="00E07FCE" w:rsidP="00E07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Положение </w:t>
      </w:r>
    </w:p>
    <w:p w:rsidR="00E07FCE" w:rsidRDefault="00E07FCE" w:rsidP="00E07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и условиях предоставления единовременного социального </w:t>
      </w:r>
    </w:p>
    <w:p w:rsidR="00E07FCE" w:rsidRDefault="00E07FCE" w:rsidP="00E07F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пособия отдельным категориям граждан в связи с празднованием </w:t>
      </w:r>
    </w:p>
    <w:p w:rsidR="00E07FCE" w:rsidRDefault="00E07FCE" w:rsidP="00E07FCE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AD6FED">
        <w:rPr>
          <w:sz w:val="28"/>
          <w:szCs w:val="28"/>
        </w:rPr>
        <w:t>8</w:t>
      </w:r>
      <w:r>
        <w:rPr>
          <w:sz w:val="28"/>
          <w:szCs w:val="28"/>
        </w:rPr>
        <w:t xml:space="preserve">-й годовщины Победы в Великой Отечественной войне </w:t>
      </w:r>
    </w:p>
    <w:p w:rsidR="00E07FCE" w:rsidRDefault="00E07FCE" w:rsidP="00E07FCE">
      <w:pPr>
        <w:jc w:val="center"/>
        <w:rPr>
          <w:sz w:val="28"/>
          <w:szCs w:val="28"/>
        </w:rPr>
      </w:pPr>
    </w:p>
    <w:p w:rsidR="00E07FCE" w:rsidRPr="00E40DC0" w:rsidRDefault="00E07FCE" w:rsidP="00E07FCE">
      <w:pPr>
        <w:ind w:firstLine="720"/>
        <w:jc w:val="both"/>
        <w:rPr>
          <w:sz w:val="28"/>
          <w:szCs w:val="28"/>
        </w:rPr>
      </w:pPr>
      <w:r w:rsidRPr="00E40DC0">
        <w:rPr>
          <w:sz w:val="28"/>
          <w:szCs w:val="28"/>
        </w:rPr>
        <w:t>1.</w:t>
      </w:r>
      <w:r w:rsidRPr="00E40DC0">
        <w:rPr>
          <w:sz w:val="28"/>
          <w:szCs w:val="28"/>
        </w:rPr>
        <w:tab/>
        <w:t>Настоящее Положение определяет порядок и условия предоставления единовременного социального пособия отдельным категориям граждан в связи с празднованием 6</w:t>
      </w:r>
      <w:r w:rsidR="00AD6FED">
        <w:rPr>
          <w:sz w:val="28"/>
          <w:szCs w:val="28"/>
        </w:rPr>
        <w:t>8</w:t>
      </w:r>
      <w:r w:rsidRPr="00E40DC0">
        <w:rPr>
          <w:sz w:val="28"/>
          <w:szCs w:val="28"/>
        </w:rPr>
        <w:t>-й годовщины Победы в Великой Отечественной войне (далее – единовременное социальное пособие).</w:t>
      </w:r>
    </w:p>
    <w:p w:rsidR="00E07FCE" w:rsidRPr="00E37A6C" w:rsidRDefault="00E07FCE" w:rsidP="00E07FCE">
      <w:pPr>
        <w:ind w:firstLine="720"/>
        <w:jc w:val="both"/>
        <w:rPr>
          <w:sz w:val="28"/>
          <w:szCs w:val="28"/>
        </w:rPr>
      </w:pPr>
      <w:r w:rsidRPr="00E37A6C">
        <w:rPr>
          <w:sz w:val="28"/>
          <w:szCs w:val="28"/>
        </w:rPr>
        <w:t>2.</w:t>
      </w:r>
      <w:r w:rsidRPr="00E37A6C">
        <w:rPr>
          <w:sz w:val="28"/>
          <w:szCs w:val="28"/>
        </w:rPr>
        <w:tab/>
        <w:t>Единовременное социальное пособие предоставляется следующим категориям граждан: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1)</w:t>
      </w:r>
      <w:r w:rsidRPr="00BB5915">
        <w:rPr>
          <w:sz w:val="28"/>
          <w:szCs w:val="28"/>
        </w:rPr>
        <w:tab/>
        <w:t>инвалидам Великой Отечественной войны и участникам Великой Отечественной войны, не являющимся ветеранами ФГУП «Приборостроительный завод», в размере 1</w:t>
      </w:r>
      <w:r w:rsidR="005B024A">
        <w:rPr>
          <w:sz w:val="28"/>
          <w:szCs w:val="28"/>
        </w:rPr>
        <w:t>000,00</w:t>
      </w:r>
      <w:r w:rsidRPr="00BB5915">
        <w:rPr>
          <w:sz w:val="28"/>
          <w:szCs w:val="28"/>
        </w:rPr>
        <w:t xml:space="preserve"> рублей каждому;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2)</w:t>
      </w:r>
      <w:r w:rsidRPr="00BB5915">
        <w:rPr>
          <w:sz w:val="28"/>
          <w:szCs w:val="28"/>
        </w:rPr>
        <w:tab/>
        <w:t>лицам, проработавшим в тылу в период с 22.06.1941 года по 09.05.1945 года не менее шести месяцев, исключая период работы на временно оккупированных территориях СССР, а также лицам, награжденным орденами или медалями СССР за самоотверженный труд в период Великой Отечественной войны, в размере 1000,00 рублей каждому;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3)</w:t>
      </w:r>
      <w:r w:rsidRPr="00BB5915">
        <w:rPr>
          <w:sz w:val="28"/>
          <w:szCs w:val="28"/>
        </w:rPr>
        <w:tab/>
        <w:t>гражданам, награжденным медалью «Жител</w:t>
      </w:r>
      <w:r w:rsidR="005B024A">
        <w:rPr>
          <w:sz w:val="28"/>
          <w:szCs w:val="28"/>
        </w:rPr>
        <w:t>ю</w:t>
      </w:r>
      <w:r w:rsidRPr="00BB5915">
        <w:rPr>
          <w:sz w:val="28"/>
          <w:szCs w:val="28"/>
        </w:rPr>
        <w:t xml:space="preserve"> блокадного Ленинграда», в размере 1000,00 рублей каждому;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4)</w:t>
      </w:r>
      <w:r w:rsidRPr="00BB5915">
        <w:rPr>
          <w:sz w:val="28"/>
          <w:szCs w:val="28"/>
        </w:rPr>
        <w:tab/>
        <w:t>гражданам из числа бывших несовершеннолетних узников концлагерей, гетто и других мест принудительного содержания, созданных фашистами и их союзниками в период</w:t>
      </w:r>
      <w:proofErr w:type="gramStart"/>
      <w:r w:rsidRPr="00BB5915">
        <w:rPr>
          <w:sz w:val="28"/>
          <w:szCs w:val="28"/>
        </w:rPr>
        <w:t xml:space="preserve"> В</w:t>
      </w:r>
      <w:proofErr w:type="gramEnd"/>
      <w:r w:rsidRPr="00BB5915">
        <w:rPr>
          <w:sz w:val="28"/>
          <w:szCs w:val="28"/>
        </w:rPr>
        <w:t>торой мировой войны, в размере 1000,00 рублей каждому;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5)</w:t>
      </w:r>
      <w:r w:rsidRPr="00BB5915">
        <w:rPr>
          <w:sz w:val="28"/>
          <w:szCs w:val="28"/>
        </w:rPr>
        <w:tab/>
        <w:t>детям погибших защитников Отечества в размере 574,71 рублей каждому</w:t>
      </w:r>
      <w:r>
        <w:rPr>
          <w:sz w:val="28"/>
          <w:szCs w:val="28"/>
        </w:rPr>
        <w:t>;</w:t>
      </w:r>
    </w:p>
    <w:p w:rsidR="00E07FCE" w:rsidRPr="00BB5915" w:rsidRDefault="00E07FCE" w:rsidP="00E07FCE">
      <w:pPr>
        <w:ind w:firstLine="720"/>
        <w:jc w:val="both"/>
        <w:rPr>
          <w:sz w:val="28"/>
          <w:szCs w:val="28"/>
        </w:rPr>
      </w:pPr>
      <w:r w:rsidRPr="00BB5915">
        <w:rPr>
          <w:sz w:val="28"/>
          <w:szCs w:val="28"/>
        </w:rPr>
        <w:t>6)</w:t>
      </w:r>
      <w:r w:rsidRPr="00BB5915">
        <w:rPr>
          <w:sz w:val="28"/>
          <w:szCs w:val="28"/>
        </w:rPr>
        <w:tab/>
        <w:t xml:space="preserve">членам семей </w:t>
      </w:r>
      <w:r w:rsidR="005B024A">
        <w:rPr>
          <w:sz w:val="28"/>
          <w:szCs w:val="28"/>
        </w:rPr>
        <w:t>погибших (</w:t>
      </w:r>
      <w:r w:rsidRPr="00BB5915">
        <w:rPr>
          <w:sz w:val="28"/>
          <w:szCs w:val="28"/>
        </w:rPr>
        <w:t>умерших</w:t>
      </w:r>
      <w:r w:rsidR="005B024A">
        <w:rPr>
          <w:sz w:val="28"/>
          <w:szCs w:val="28"/>
        </w:rPr>
        <w:t>) инвалидов и</w:t>
      </w:r>
      <w:r w:rsidRPr="00BB5915">
        <w:rPr>
          <w:sz w:val="28"/>
          <w:szCs w:val="28"/>
        </w:rPr>
        <w:t xml:space="preserve"> участников Великой Отечественной войны (вдовам и вдовцам) </w:t>
      </w:r>
      <w:r w:rsidR="005B024A">
        <w:rPr>
          <w:sz w:val="28"/>
          <w:szCs w:val="28"/>
        </w:rPr>
        <w:t>в размере 574,71 рублей каждому.</w:t>
      </w:r>
    </w:p>
    <w:p w:rsidR="00E07FCE" w:rsidRPr="003E57EC" w:rsidRDefault="00E07FCE" w:rsidP="00E07FCE">
      <w:pPr>
        <w:ind w:firstLine="720"/>
        <w:jc w:val="both"/>
        <w:rPr>
          <w:sz w:val="28"/>
          <w:szCs w:val="28"/>
        </w:rPr>
      </w:pPr>
      <w:r w:rsidRPr="003E57EC">
        <w:rPr>
          <w:sz w:val="28"/>
          <w:szCs w:val="28"/>
        </w:rPr>
        <w:t>3.</w:t>
      </w:r>
      <w:r w:rsidRPr="003E57EC">
        <w:rPr>
          <w:sz w:val="28"/>
          <w:szCs w:val="28"/>
        </w:rPr>
        <w:tab/>
        <w:t>В случае</w:t>
      </w:r>
      <w:r w:rsidR="0050564D">
        <w:rPr>
          <w:sz w:val="28"/>
          <w:szCs w:val="28"/>
        </w:rPr>
        <w:t>,</w:t>
      </w:r>
      <w:r w:rsidRPr="003E57EC">
        <w:rPr>
          <w:sz w:val="28"/>
          <w:szCs w:val="28"/>
        </w:rPr>
        <w:t xml:space="preserve"> если граждане имеют право на получение единовременного социального пособия по нескольким основаниям, выплата производится </w:t>
      </w:r>
      <w:r w:rsidR="00470518">
        <w:rPr>
          <w:sz w:val="28"/>
          <w:szCs w:val="28"/>
        </w:rPr>
        <w:t xml:space="preserve">по </w:t>
      </w:r>
      <w:r w:rsidR="0050564D">
        <w:rPr>
          <w:sz w:val="28"/>
          <w:szCs w:val="28"/>
        </w:rPr>
        <w:t>одному</w:t>
      </w:r>
      <w:r w:rsidRPr="003E57EC">
        <w:rPr>
          <w:sz w:val="28"/>
          <w:szCs w:val="28"/>
        </w:rPr>
        <w:t xml:space="preserve"> из них, которое </w:t>
      </w:r>
      <w:r w:rsidR="0050564D">
        <w:rPr>
          <w:sz w:val="28"/>
          <w:szCs w:val="28"/>
        </w:rPr>
        <w:t xml:space="preserve">предусматривает </w:t>
      </w:r>
      <w:r>
        <w:rPr>
          <w:sz w:val="28"/>
          <w:szCs w:val="28"/>
        </w:rPr>
        <w:t>выпла</w:t>
      </w:r>
      <w:r w:rsidR="0050564D">
        <w:rPr>
          <w:sz w:val="28"/>
          <w:szCs w:val="28"/>
        </w:rPr>
        <w:t>ту</w:t>
      </w:r>
      <w:r w:rsidRPr="003E57EC">
        <w:rPr>
          <w:sz w:val="28"/>
          <w:szCs w:val="28"/>
        </w:rPr>
        <w:t xml:space="preserve"> в большем размере.</w:t>
      </w:r>
    </w:p>
    <w:p w:rsidR="00E07FCE" w:rsidRPr="00E37A6C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37A6C">
        <w:rPr>
          <w:sz w:val="28"/>
          <w:szCs w:val="28"/>
        </w:rPr>
        <w:t>.</w:t>
      </w:r>
      <w:r w:rsidRPr="00E37A6C">
        <w:rPr>
          <w:sz w:val="28"/>
          <w:szCs w:val="28"/>
        </w:rPr>
        <w:tab/>
        <w:t>Единовременное социальное пособие предоставляется:</w:t>
      </w:r>
    </w:p>
    <w:p w:rsidR="00E07FCE" w:rsidRPr="00E37A6C" w:rsidRDefault="00E07FCE" w:rsidP="00E07FCE">
      <w:pPr>
        <w:ind w:firstLine="720"/>
        <w:jc w:val="both"/>
        <w:rPr>
          <w:sz w:val="28"/>
          <w:szCs w:val="28"/>
        </w:rPr>
      </w:pPr>
      <w:r w:rsidRPr="00E37A6C">
        <w:rPr>
          <w:sz w:val="28"/>
          <w:szCs w:val="28"/>
        </w:rPr>
        <w:t>1)</w:t>
      </w:r>
      <w:r w:rsidRPr="00E37A6C">
        <w:rPr>
          <w:sz w:val="28"/>
          <w:szCs w:val="28"/>
        </w:rPr>
        <w:tab/>
        <w:t>гражданам, указанным в пункте 2 настоящего Положения, зарегистрированным по месту жительства в городе Тр</w:t>
      </w:r>
      <w:r w:rsidR="00470518">
        <w:rPr>
          <w:sz w:val="28"/>
          <w:szCs w:val="28"/>
        </w:rPr>
        <w:t>е</w:t>
      </w:r>
      <w:r w:rsidRPr="00E37A6C">
        <w:rPr>
          <w:sz w:val="28"/>
          <w:szCs w:val="28"/>
        </w:rPr>
        <w:t>хгорном;</w:t>
      </w:r>
    </w:p>
    <w:p w:rsidR="00E07FCE" w:rsidRPr="00E37A6C" w:rsidRDefault="00E07FCE" w:rsidP="00E07FCE">
      <w:pPr>
        <w:ind w:firstLine="720"/>
        <w:jc w:val="both"/>
        <w:rPr>
          <w:sz w:val="28"/>
          <w:szCs w:val="28"/>
        </w:rPr>
      </w:pPr>
      <w:r w:rsidRPr="00E37A6C">
        <w:rPr>
          <w:sz w:val="28"/>
          <w:szCs w:val="28"/>
        </w:rPr>
        <w:lastRenderedPageBreak/>
        <w:t>2)</w:t>
      </w:r>
      <w:r w:rsidRPr="00E37A6C">
        <w:rPr>
          <w:sz w:val="28"/>
          <w:szCs w:val="28"/>
        </w:rPr>
        <w:tab/>
        <w:t>гражданам, указанным в подпунктах 1</w:t>
      </w:r>
      <w:r>
        <w:rPr>
          <w:sz w:val="28"/>
          <w:szCs w:val="28"/>
        </w:rPr>
        <w:t xml:space="preserve"> – 4, 6</w:t>
      </w:r>
      <w:r w:rsidRPr="00E37A6C">
        <w:rPr>
          <w:sz w:val="28"/>
          <w:szCs w:val="28"/>
        </w:rPr>
        <w:t xml:space="preserve"> пункта 2 настоящего Положения, зарегистрированным </w:t>
      </w:r>
      <w:r>
        <w:rPr>
          <w:sz w:val="28"/>
          <w:szCs w:val="28"/>
        </w:rPr>
        <w:t>до 09.05.201</w:t>
      </w:r>
      <w:r w:rsidR="00532203">
        <w:rPr>
          <w:sz w:val="28"/>
          <w:szCs w:val="28"/>
        </w:rPr>
        <w:t>3</w:t>
      </w:r>
      <w:r>
        <w:rPr>
          <w:sz w:val="28"/>
          <w:szCs w:val="28"/>
        </w:rPr>
        <w:t xml:space="preserve"> года </w:t>
      </w:r>
      <w:r w:rsidRPr="00E37A6C">
        <w:rPr>
          <w:sz w:val="28"/>
          <w:szCs w:val="28"/>
        </w:rPr>
        <w:t>по месту пребывания в городе Тр</w:t>
      </w:r>
      <w:r w:rsidR="0048622B">
        <w:rPr>
          <w:sz w:val="28"/>
          <w:szCs w:val="28"/>
        </w:rPr>
        <w:t>е</w:t>
      </w:r>
      <w:r w:rsidRPr="00E37A6C">
        <w:rPr>
          <w:sz w:val="28"/>
          <w:szCs w:val="28"/>
        </w:rPr>
        <w:t xml:space="preserve">хгорном </w:t>
      </w:r>
      <w:r>
        <w:rPr>
          <w:sz w:val="28"/>
          <w:szCs w:val="28"/>
        </w:rPr>
        <w:t>сроком</w:t>
      </w:r>
      <w:r w:rsidRPr="00E37A6C">
        <w:rPr>
          <w:sz w:val="28"/>
          <w:szCs w:val="28"/>
        </w:rPr>
        <w:t xml:space="preserve"> не менее шести месяцев.</w:t>
      </w:r>
    </w:p>
    <w:p w:rsidR="00E07FCE" w:rsidRPr="00E37A6C" w:rsidRDefault="00E07FCE" w:rsidP="00E07FCE">
      <w:pPr>
        <w:tabs>
          <w:tab w:val="left" w:pos="709"/>
          <w:tab w:val="left" w:pos="851"/>
          <w:tab w:val="left" w:pos="1418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</w:r>
      <w:r w:rsidRPr="00F20CE3">
        <w:rPr>
          <w:sz w:val="28"/>
          <w:szCs w:val="28"/>
        </w:rPr>
        <w:t>5.</w:t>
      </w:r>
      <w:r w:rsidRPr="00F20CE3">
        <w:rPr>
          <w:sz w:val="28"/>
          <w:szCs w:val="28"/>
        </w:rPr>
        <w:tab/>
      </w:r>
      <w:r w:rsidRPr="00F20CE3">
        <w:rPr>
          <w:sz w:val="28"/>
          <w:szCs w:val="28"/>
        </w:rPr>
        <w:tab/>
        <w:t>Гражданам, указанным в подпункте 1 пункта 4 настоящего Положения, единовременное социальное пособие назначается в соответствии со списками, составленными на основании данных,</w:t>
      </w:r>
      <w:r w:rsidRPr="00F20CE3">
        <w:t xml:space="preserve"> </w:t>
      </w:r>
      <w:r w:rsidRPr="00F20CE3">
        <w:rPr>
          <w:sz w:val="28"/>
          <w:szCs w:val="28"/>
        </w:rPr>
        <w:t xml:space="preserve">содержащихся в системе персонифицированного </w:t>
      </w:r>
      <w:proofErr w:type="gramStart"/>
      <w:r w:rsidRPr="00F20CE3">
        <w:rPr>
          <w:sz w:val="28"/>
          <w:szCs w:val="28"/>
        </w:rPr>
        <w:t>учета Управления социальной защиты населения администрации города Тр</w:t>
      </w:r>
      <w:r w:rsidR="00470518">
        <w:rPr>
          <w:sz w:val="28"/>
          <w:szCs w:val="28"/>
        </w:rPr>
        <w:t>е</w:t>
      </w:r>
      <w:r w:rsidRPr="00F20CE3">
        <w:rPr>
          <w:sz w:val="28"/>
          <w:szCs w:val="28"/>
        </w:rPr>
        <w:t>хгорного</w:t>
      </w:r>
      <w:proofErr w:type="gramEnd"/>
      <w:r w:rsidRPr="00F20CE3">
        <w:rPr>
          <w:sz w:val="28"/>
          <w:szCs w:val="28"/>
        </w:rPr>
        <w:t>.</w:t>
      </w:r>
    </w:p>
    <w:p w:rsidR="00E07FCE" w:rsidRPr="00E37A6C" w:rsidRDefault="00E07FCE" w:rsidP="00E07FCE">
      <w:pPr>
        <w:tabs>
          <w:tab w:val="left" w:pos="709"/>
          <w:tab w:val="left" w:pos="1134"/>
          <w:tab w:val="left" w:pos="1418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</w:r>
      <w:r>
        <w:rPr>
          <w:sz w:val="28"/>
          <w:szCs w:val="28"/>
        </w:rPr>
        <w:t>6</w:t>
      </w:r>
      <w:r w:rsidRPr="00E37A6C">
        <w:rPr>
          <w:sz w:val="28"/>
          <w:szCs w:val="28"/>
        </w:rPr>
        <w:t>.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 xml:space="preserve">Гражданам, указанным в подпункте 2 пункта </w:t>
      </w:r>
      <w:r>
        <w:rPr>
          <w:sz w:val="28"/>
          <w:szCs w:val="28"/>
        </w:rPr>
        <w:t>4</w:t>
      </w:r>
      <w:r w:rsidRPr="00E37A6C">
        <w:rPr>
          <w:sz w:val="28"/>
          <w:szCs w:val="28"/>
        </w:rPr>
        <w:t xml:space="preserve"> настоящего Положения, единовременное социальное пособие назначается на основании следующих документов и их копий:</w:t>
      </w:r>
    </w:p>
    <w:p w:rsidR="00E07FCE" w:rsidRPr="00E37A6C" w:rsidRDefault="00E07FCE" w:rsidP="00E07FCE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  <w:t>1)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заявления о предоставлении единовременного социального пособия;</w:t>
      </w:r>
    </w:p>
    <w:p w:rsidR="00E07FCE" w:rsidRPr="00E37A6C" w:rsidRDefault="00E07FCE" w:rsidP="00E07FCE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  <w:t>2)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паспорта заявителя;</w:t>
      </w:r>
    </w:p>
    <w:p w:rsidR="00E07FCE" w:rsidRPr="00E37A6C" w:rsidRDefault="00E07FCE" w:rsidP="00E07FCE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  <w:t>3)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свидетельства о регистрации по месту пребывания в городе Тр</w:t>
      </w:r>
      <w:r w:rsidR="00470518">
        <w:rPr>
          <w:sz w:val="28"/>
          <w:szCs w:val="28"/>
        </w:rPr>
        <w:t>е</w:t>
      </w:r>
      <w:r w:rsidRPr="00E37A6C">
        <w:rPr>
          <w:sz w:val="28"/>
          <w:szCs w:val="28"/>
        </w:rPr>
        <w:t>хгорном;</w:t>
      </w:r>
    </w:p>
    <w:p w:rsidR="00E07FCE" w:rsidRPr="00E37A6C" w:rsidRDefault="00E07FCE" w:rsidP="00E07FCE">
      <w:pPr>
        <w:tabs>
          <w:tab w:val="left" w:pos="709"/>
          <w:tab w:val="left" w:pos="851"/>
          <w:tab w:val="left" w:pos="1134"/>
        </w:tabs>
        <w:jc w:val="both"/>
        <w:rPr>
          <w:sz w:val="28"/>
          <w:szCs w:val="28"/>
        </w:rPr>
      </w:pPr>
      <w:r w:rsidRPr="00E37A6C">
        <w:rPr>
          <w:sz w:val="28"/>
          <w:szCs w:val="28"/>
        </w:rPr>
        <w:tab/>
        <w:t>4)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удостоверения, подтверждающего право на меры социальной поддержки, установленные действующим законодательством для ветеранов Великой Отечественной войны;</w:t>
      </w:r>
    </w:p>
    <w:p w:rsidR="00E07FCE" w:rsidRPr="00E37A6C" w:rsidRDefault="00E07FCE" w:rsidP="00E07FCE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E37A6C">
        <w:rPr>
          <w:sz w:val="28"/>
          <w:szCs w:val="28"/>
        </w:rPr>
        <w:t>5)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свидетельства о постановке заявителя на учет в налоговом органе;</w:t>
      </w:r>
    </w:p>
    <w:p w:rsidR="00E07FCE" w:rsidRPr="00E37A6C" w:rsidRDefault="00E07FCE" w:rsidP="00E07FCE">
      <w:pPr>
        <w:tabs>
          <w:tab w:val="left" w:pos="1134"/>
        </w:tabs>
        <w:ind w:firstLine="708"/>
        <w:jc w:val="both"/>
        <w:rPr>
          <w:sz w:val="28"/>
          <w:szCs w:val="28"/>
        </w:rPr>
      </w:pPr>
      <w:r w:rsidRPr="00E37A6C">
        <w:rPr>
          <w:sz w:val="28"/>
          <w:szCs w:val="28"/>
        </w:rPr>
        <w:t>6)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>страхового свидетельства государственного пенсионного страхования заявителя.</w:t>
      </w:r>
    </w:p>
    <w:p w:rsidR="00E07FCE" w:rsidRPr="00E37A6C" w:rsidRDefault="00E07FCE" w:rsidP="00E07FCE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E37A6C">
        <w:rPr>
          <w:sz w:val="28"/>
          <w:szCs w:val="28"/>
        </w:rPr>
        <w:t>.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 xml:space="preserve">Выплата единовременного социального пособия, предоставленного гражданам, указанным в подпунктах </w:t>
      </w:r>
      <w:r w:rsidR="005B024A">
        <w:rPr>
          <w:sz w:val="28"/>
          <w:szCs w:val="28"/>
        </w:rPr>
        <w:t>5</w:t>
      </w:r>
      <w:r w:rsidRPr="00E37A6C">
        <w:rPr>
          <w:sz w:val="28"/>
          <w:szCs w:val="28"/>
        </w:rPr>
        <w:t xml:space="preserve">, </w:t>
      </w:r>
      <w:r>
        <w:rPr>
          <w:sz w:val="28"/>
          <w:szCs w:val="28"/>
        </w:rPr>
        <w:t>6</w:t>
      </w:r>
      <w:r w:rsidRPr="00E37A6C">
        <w:rPr>
          <w:sz w:val="28"/>
          <w:szCs w:val="28"/>
        </w:rPr>
        <w:t xml:space="preserve"> пункта 2 настоящего Положения, производится в размере, уменьшенном на сумму налога на доходы физических лиц.</w:t>
      </w:r>
    </w:p>
    <w:p w:rsidR="00E07FCE" w:rsidRPr="00E37A6C" w:rsidRDefault="00E07FCE" w:rsidP="00E07FCE">
      <w:pPr>
        <w:tabs>
          <w:tab w:val="left" w:pos="1134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E37A6C">
        <w:rPr>
          <w:sz w:val="28"/>
          <w:szCs w:val="28"/>
        </w:rPr>
        <w:t>.</w:t>
      </w:r>
      <w:r w:rsidRPr="00E37A6C">
        <w:rPr>
          <w:sz w:val="28"/>
          <w:szCs w:val="28"/>
        </w:rPr>
        <w:tab/>
      </w:r>
      <w:r w:rsidRPr="00E37A6C">
        <w:rPr>
          <w:sz w:val="28"/>
          <w:szCs w:val="28"/>
        </w:rPr>
        <w:tab/>
        <w:t xml:space="preserve">Выплата единовременного социального пособия производится через </w:t>
      </w:r>
      <w:r w:rsidR="007D05BE">
        <w:rPr>
          <w:sz w:val="28"/>
          <w:szCs w:val="28"/>
        </w:rPr>
        <w:t>организации, осуществляющие доставку гражданам денежных средств на территории города Трехгорного,</w:t>
      </w:r>
      <w:r w:rsidRPr="00E37A6C">
        <w:rPr>
          <w:sz w:val="28"/>
          <w:szCs w:val="28"/>
        </w:rPr>
        <w:t xml:space="preserve"> на основании паспорта получателя.</w:t>
      </w:r>
    </w:p>
    <w:p w:rsidR="00E07FCE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E37A6C">
        <w:rPr>
          <w:sz w:val="28"/>
          <w:szCs w:val="28"/>
        </w:rPr>
        <w:t>.</w:t>
      </w:r>
      <w:r w:rsidRPr="00E37A6C">
        <w:rPr>
          <w:sz w:val="28"/>
          <w:szCs w:val="28"/>
        </w:rPr>
        <w:tab/>
      </w:r>
      <w:r>
        <w:rPr>
          <w:sz w:val="28"/>
          <w:szCs w:val="28"/>
        </w:rPr>
        <w:t>Финансирование</w:t>
      </w:r>
      <w:r w:rsidRPr="00E37A6C">
        <w:rPr>
          <w:sz w:val="28"/>
          <w:szCs w:val="28"/>
        </w:rPr>
        <w:t xml:space="preserve"> расходов, связанных с предоставлением единовременного социального пособия, производится за счет средств, направленных на реализацию Мероприятий, </w:t>
      </w:r>
      <w:r w:rsidR="0064120F">
        <w:rPr>
          <w:sz w:val="28"/>
          <w:szCs w:val="28"/>
        </w:rPr>
        <w:t>предусмотренных Городской целевой программой социальной поддержки населения</w:t>
      </w:r>
      <w:r w:rsidR="005B024A">
        <w:rPr>
          <w:sz w:val="28"/>
          <w:szCs w:val="28"/>
        </w:rPr>
        <w:t xml:space="preserve"> города Тр</w:t>
      </w:r>
      <w:r w:rsidR="00470518">
        <w:rPr>
          <w:sz w:val="28"/>
          <w:szCs w:val="28"/>
        </w:rPr>
        <w:t>е</w:t>
      </w:r>
      <w:r w:rsidR="005B024A">
        <w:rPr>
          <w:sz w:val="28"/>
          <w:szCs w:val="28"/>
        </w:rPr>
        <w:t>хгорного на 201</w:t>
      </w:r>
      <w:r w:rsidR="007D05BE">
        <w:rPr>
          <w:sz w:val="28"/>
          <w:szCs w:val="28"/>
        </w:rPr>
        <w:t>3</w:t>
      </w:r>
      <w:r w:rsidR="005B024A">
        <w:rPr>
          <w:sz w:val="28"/>
          <w:szCs w:val="28"/>
        </w:rPr>
        <w:t xml:space="preserve"> год, принятой постановлением администрации </w:t>
      </w:r>
      <w:r w:rsidR="0088640F">
        <w:rPr>
          <w:sz w:val="28"/>
          <w:szCs w:val="28"/>
        </w:rPr>
        <w:t>города Тр</w:t>
      </w:r>
      <w:r w:rsidR="000E68FC">
        <w:rPr>
          <w:sz w:val="28"/>
          <w:szCs w:val="28"/>
        </w:rPr>
        <w:t>ех</w:t>
      </w:r>
      <w:r w:rsidR="0088640F">
        <w:rPr>
          <w:sz w:val="28"/>
          <w:szCs w:val="28"/>
        </w:rPr>
        <w:t>горного от 1</w:t>
      </w:r>
      <w:r w:rsidR="007D05BE">
        <w:rPr>
          <w:sz w:val="28"/>
          <w:szCs w:val="28"/>
        </w:rPr>
        <w:t>5</w:t>
      </w:r>
      <w:r w:rsidR="00470518">
        <w:rPr>
          <w:sz w:val="28"/>
          <w:szCs w:val="28"/>
        </w:rPr>
        <w:t>.10.201</w:t>
      </w:r>
      <w:r w:rsidR="007D05BE">
        <w:rPr>
          <w:sz w:val="28"/>
          <w:szCs w:val="28"/>
        </w:rPr>
        <w:t>2</w:t>
      </w:r>
      <w:r w:rsidR="00470518">
        <w:rPr>
          <w:sz w:val="28"/>
          <w:szCs w:val="28"/>
        </w:rPr>
        <w:t xml:space="preserve"> года № </w:t>
      </w:r>
      <w:r w:rsidR="007D05BE">
        <w:rPr>
          <w:sz w:val="28"/>
          <w:szCs w:val="28"/>
        </w:rPr>
        <w:t>1126-Д</w:t>
      </w:r>
      <w:r w:rsidR="005B02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07FCE" w:rsidRDefault="00E07FCE" w:rsidP="00E07FC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>Выплата единовременного социального пособия производится до 31.12.201</w:t>
      </w:r>
      <w:r w:rsidR="007D05BE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E07FCE" w:rsidRPr="00E37A6C" w:rsidRDefault="00E07FCE" w:rsidP="00E07FCE">
      <w:pPr>
        <w:jc w:val="both"/>
        <w:rPr>
          <w:sz w:val="24"/>
          <w:szCs w:val="24"/>
        </w:rPr>
      </w:pPr>
      <w:r>
        <w:rPr>
          <w:sz w:val="28"/>
          <w:szCs w:val="28"/>
        </w:rPr>
        <w:br w:type="page"/>
      </w:r>
      <w:r w:rsidRPr="00E37A6C">
        <w:rPr>
          <w:sz w:val="24"/>
          <w:szCs w:val="24"/>
        </w:rPr>
        <w:lastRenderedPageBreak/>
        <w:t>Рассылка:</w:t>
      </w:r>
    </w:p>
    <w:p w:rsidR="00E07FCE" w:rsidRPr="00E37A6C" w:rsidRDefault="00E07FCE" w:rsidP="00E07FCE">
      <w:pPr>
        <w:jc w:val="both"/>
        <w:rPr>
          <w:sz w:val="24"/>
          <w:szCs w:val="24"/>
        </w:rPr>
      </w:pPr>
      <w:r w:rsidRPr="00E37A6C">
        <w:rPr>
          <w:sz w:val="24"/>
          <w:szCs w:val="24"/>
        </w:rPr>
        <w:t xml:space="preserve">В дело </w:t>
      </w:r>
    </w:p>
    <w:p w:rsidR="00E07FCE" w:rsidRDefault="00E07FCE" w:rsidP="00E07FCE">
      <w:pPr>
        <w:jc w:val="both"/>
        <w:rPr>
          <w:sz w:val="24"/>
          <w:szCs w:val="24"/>
        </w:rPr>
      </w:pPr>
      <w:r w:rsidRPr="00E37A6C">
        <w:rPr>
          <w:sz w:val="24"/>
          <w:szCs w:val="24"/>
        </w:rPr>
        <w:t>И.А. Первухина</w:t>
      </w:r>
    </w:p>
    <w:p w:rsidR="0064120F" w:rsidRPr="00E37A6C" w:rsidRDefault="00470518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Юридический отдел администрации города</w:t>
      </w:r>
    </w:p>
    <w:p w:rsidR="0064120F" w:rsidRDefault="00E07FCE" w:rsidP="00E07FCE">
      <w:pPr>
        <w:jc w:val="both"/>
        <w:rPr>
          <w:sz w:val="24"/>
          <w:szCs w:val="24"/>
        </w:rPr>
      </w:pPr>
      <w:proofErr w:type="spellStart"/>
      <w:r w:rsidRPr="00E37A6C">
        <w:rPr>
          <w:sz w:val="24"/>
          <w:szCs w:val="24"/>
        </w:rPr>
        <w:t>Г</w:t>
      </w:r>
      <w:r w:rsidR="0064120F">
        <w:rPr>
          <w:sz w:val="24"/>
          <w:szCs w:val="24"/>
        </w:rPr>
        <w:t>орфинуправление</w:t>
      </w:r>
      <w:proofErr w:type="spellEnd"/>
    </w:p>
    <w:p w:rsidR="00E07FCE" w:rsidRPr="00E37A6C" w:rsidRDefault="00E07FCE" w:rsidP="00E07FCE">
      <w:pPr>
        <w:jc w:val="both"/>
        <w:rPr>
          <w:sz w:val="24"/>
          <w:szCs w:val="24"/>
        </w:rPr>
      </w:pPr>
      <w:r w:rsidRPr="00E37A6C">
        <w:rPr>
          <w:sz w:val="24"/>
          <w:szCs w:val="24"/>
        </w:rPr>
        <w:t>УСЗН</w:t>
      </w:r>
    </w:p>
    <w:p w:rsidR="00E07FCE" w:rsidRPr="00E37A6C" w:rsidRDefault="00E07FCE" w:rsidP="00E07FCE">
      <w:pPr>
        <w:jc w:val="both"/>
        <w:rPr>
          <w:sz w:val="24"/>
          <w:szCs w:val="24"/>
        </w:rPr>
      </w:pPr>
      <w:proofErr w:type="gramStart"/>
      <w:r w:rsidRPr="00E37A6C">
        <w:rPr>
          <w:sz w:val="24"/>
          <w:szCs w:val="24"/>
        </w:rPr>
        <w:t>Прокуратура</w:t>
      </w:r>
      <w:proofErr w:type="gramEnd"/>
      <w:r w:rsidRPr="00E37A6C">
        <w:rPr>
          <w:sz w:val="24"/>
          <w:szCs w:val="24"/>
        </w:rPr>
        <w:t xml:space="preserve"> ЗАТО г. Тр</w:t>
      </w:r>
      <w:r w:rsidR="00470518">
        <w:rPr>
          <w:sz w:val="24"/>
          <w:szCs w:val="24"/>
        </w:rPr>
        <w:t>е</w:t>
      </w:r>
      <w:r w:rsidRPr="00E37A6C">
        <w:rPr>
          <w:sz w:val="24"/>
          <w:szCs w:val="24"/>
        </w:rPr>
        <w:t>хгорного</w:t>
      </w:r>
    </w:p>
    <w:p w:rsidR="00E07FCE" w:rsidRPr="00E37A6C" w:rsidRDefault="00E07FCE" w:rsidP="00E07FCE">
      <w:pPr>
        <w:jc w:val="both"/>
        <w:rPr>
          <w:sz w:val="24"/>
          <w:szCs w:val="24"/>
        </w:rPr>
      </w:pPr>
      <w:r w:rsidRPr="00E37A6C">
        <w:rPr>
          <w:sz w:val="24"/>
          <w:szCs w:val="24"/>
        </w:rPr>
        <w:t>Городская газета «Спектр»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города по образованию, спорту, </w:t>
      </w: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культуре и социальной сфере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  <w:r>
        <w:rPr>
          <w:sz w:val="24"/>
          <w:szCs w:val="24"/>
        </w:rPr>
        <w:tab/>
        <w:t>И.А. Первухина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«____» __________ 201</w:t>
      </w:r>
      <w:r w:rsidR="007D05BE">
        <w:rPr>
          <w:sz w:val="24"/>
          <w:szCs w:val="24"/>
        </w:rPr>
        <w:t>3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главы администрации</w:t>
      </w: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города по правовому обеспечению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  <w:r>
        <w:rPr>
          <w:sz w:val="24"/>
          <w:szCs w:val="24"/>
        </w:rPr>
        <w:tab/>
        <w:t xml:space="preserve">В.А. </w:t>
      </w:r>
      <w:proofErr w:type="spellStart"/>
      <w:r>
        <w:rPr>
          <w:sz w:val="24"/>
          <w:szCs w:val="24"/>
        </w:rPr>
        <w:t>Полончиков</w:t>
      </w:r>
      <w:proofErr w:type="spellEnd"/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«____» __________ 201</w:t>
      </w:r>
      <w:r w:rsidR="007D05BE">
        <w:rPr>
          <w:sz w:val="24"/>
          <w:szCs w:val="24"/>
        </w:rPr>
        <w:t>3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proofErr w:type="spellStart"/>
      <w:r>
        <w:rPr>
          <w:sz w:val="24"/>
          <w:szCs w:val="24"/>
        </w:rPr>
        <w:t>Г</w:t>
      </w:r>
      <w:r w:rsidR="0064120F">
        <w:rPr>
          <w:sz w:val="24"/>
          <w:szCs w:val="24"/>
        </w:rPr>
        <w:t>орфинуправления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  <w:r>
        <w:rPr>
          <w:sz w:val="24"/>
          <w:szCs w:val="24"/>
        </w:rPr>
        <w:tab/>
        <w:t>Н.Н. Серебрянникова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«____» __________ 201</w:t>
      </w:r>
      <w:r w:rsidR="007D05BE">
        <w:rPr>
          <w:sz w:val="24"/>
          <w:szCs w:val="24"/>
        </w:rPr>
        <w:t>3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Начальник УСЗН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  <w:r>
        <w:rPr>
          <w:sz w:val="24"/>
          <w:szCs w:val="24"/>
        </w:rPr>
        <w:tab/>
      </w:r>
      <w:proofErr w:type="spellStart"/>
      <w:r w:rsidR="00470518">
        <w:rPr>
          <w:sz w:val="24"/>
          <w:szCs w:val="24"/>
        </w:rPr>
        <w:t>Ю.А.Полуконова</w:t>
      </w:r>
      <w:proofErr w:type="spellEnd"/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«____» __________ 201</w:t>
      </w:r>
      <w:r w:rsidR="007D05BE">
        <w:rPr>
          <w:sz w:val="24"/>
          <w:szCs w:val="24"/>
        </w:rPr>
        <w:t>3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бухгалтерского </w:t>
      </w: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>учета и отчетности УСЗН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</w:t>
      </w:r>
      <w:r>
        <w:rPr>
          <w:sz w:val="24"/>
          <w:szCs w:val="24"/>
        </w:rPr>
        <w:tab/>
        <w:t xml:space="preserve">Г.Б. </w:t>
      </w:r>
      <w:proofErr w:type="spellStart"/>
      <w:r>
        <w:rPr>
          <w:sz w:val="24"/>
          <w:szCs w:val="24"/>
        </w:rPr>
        <w:t>Данилкова</w:t>
      </w:r>
      <w:proofErr w:type="spellEnd"/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«____» __________ 201</w:t>
      </w:r>
      <w:r w:rsidR="007D05BE">
        <w:rPr>
          <w:sz w:val="24"/>
          <w:szCs w:val="24"/>
        </w:rPr>
        <w:t>3</w:t>
      </w: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  <w:rPr>
          <w:sz w:val="24"/>
          <w:szCs w:val="24"/>
        </w:rPr>
      </w:pPr>
    </w:p>
    <w:p w:rsidR="00E07FCE" w:rsidRDefault="00E07FCE" w:rsidP="00E07FCE">
      <w:pPr>
        <w:jc w:val="both"/>
      </w:pPr>
    </w:p>
    <w:p w:rsidR="00E07FCE" w:rsidRDefault="00E07FCE" w:rsidP="00E07FCE">
      <w:pPr>
        <w:jc w:val="both"/>
      </w:pPr>
    </w:p>
    <w:p w:rsidR="00E07FCE" w:rsidRDefault="00E07FCE" w:rsidP="00E07FCE">
      <w:pPr>
        <w:jc w:val="both"/>
      </w:pPr>
    </w:p>
    <w:p w:rsidR="00E07FCE" w:rsidRDefault="00E07FCE" w:rsidP="00E07FCE">
      <w:pPr>
        <w:jc w:val="both"/>
      </w:pPr>
    </w:p>
    <w:p w:rsidR="00E07FCE" w:rsidRPr="001310D1" w:rsidRDefault="007D05BE" w:rsidP="00E07FCE">
      <w:pPr>
        <w:jc w:val="both"/>
      </w:pPr>
      <w:proofErr w:type="spellStart"/>
      <w:r>
        <w:t>Полуконова</w:t>
      </w:r>
      <w:proofErr w:type="spellEnd"/>
      <w:r>
        <w:t xml:space="preserve"> Юлия Андреевна</w:t>
      </w:r>
    </w:p>
    <w:p w:rsidR="00E07FCE" w:rsidRDefault="00E07FCE" w:rsidP="00E07FCE">
      <w:pPr>
        <w:jc w:val="both"/>
      </w:pPr>
      <w:r>
        <w:t>(35191)</w:t>
      </w:r>
      <w:r w:rsidRPr="001310D1">
        <w:t>6</w:t>
      </w:r>
      <w:r>
        <w:t>7</w:t>
      </w:r>
      <w:r w:rsidR="007D05BE">
        <w:t>045</w:t>
      </w:r>
    </w:p>
    <w:p w:rsidR="00E07FCE" w:rsidRPr="00BB5915" w:rsidRDefault="00E07FCE" w:rsidP="00E07FCE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Pr="00BB5915">
        <w:rPr>
          <w:sz w:val="24"/>
          <w:szCs w:val="24"/>
        </w:rPr>
        <w:lastRenderedPageBreak/>
        <w:t>Расчет</w:t>
      </w:r>
      <w:r w:rsidR="007A5400">
        <w:rPr>
          <w:sz w:val="24"/>
          <w:szCs w:val="24"/>
        </w:rPr>
        <w:t xml:space="preserve"> потребности денежных средств на единовременное социальное пособие отдельным категориям граждан в связи с празднованием 6</w:t>
      </w:r>
      <w:r w:rsidR="007D05BE">
        <w:rPr>
          <w:sz w:val="24"/>
          <w:szCs w:val="24"/>
        </w:rPr>
        <w:t>8</w:t>
      </w:r>
      <w:r w:rsidR="0048622B">
        <w:rPr>
          <w:sz w:val="24"/>
          <w:szCs w:val="24"/>
        </w:rPr>
        <w:t>-й</w:t>
      </w:r>
      <w:r w:rsidR="007A5400">
        <w:rPr>
          <w:sz w:val="24"/>
          <w:szCs w:val="24"/>
        </w:rPr>
        <w:t xml:space="preserve"> годовщины Победы в Великой Отечественной войне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2"/>
        <w:gridCol w:w="1222"/>
        <w:gridCol w:w="1810"/>
        <w:gridCol w:w="1819"/>
        <w:gridCol w:w="1807"/>
      </w:tblGrid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Категория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Размер ЕДВ начислен</w:t>
            </w:r>
            <w:proofErr w:type="gramStart"/>
            <w:r w:rsidRPr="007C1E39">
              <w:rPr>
                <w:sz w:val="24"/>
                <w:szCs w:val="24"/>
              </w:rPr>
              <w:t>.</w:t>
            </w:r>
            <w:proofErr w:type="gramEnd"/>
            <w:r w:rsidRPr="007C1E39">
              <w:rPr>
                <w:sz w:val="24"/>
                <w:szCs w:val="24"/>
              </w:rPr>
              <w:t xml:space="preserve"> (</w:t>
            </w:r>
            <w:proofErr w:type="gramStart"/>
            <w:r w:rsidRPr="007C1E39">
              <w:rPr>
                <w:sz w:val="24"/>
                <w:szCs w:val="24"/>
              </w:rPr>
              <w:t>р</w:t>
            </w:r>
            <w:proofErr w:type="gramEnd"/>
            <w:r w:rsidRPr="007C1E39">
              <w:rPr>
                <w:sz w:val="24"/>
                <w:szCs w:val="24"/>
              </w:rPr>
              <w:t>уб.)</w:t>
            </w: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Количество получателей (чел.)</w:t>
            </w:r>
          </w:p>
        </w:tc>
        <w:tc>
          <w:tcPr>
            <w:tcW w:w="1819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Потребность (руб.)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Примечание</w:t>
            </w: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E07FCE">
            <w:pPr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 xml:space="preserve">инвалиды Великой Отечественной войны и участники Великой Отечественной войны, не являющимся ветеранами ФГУП </w:t>
            </w:r>
            <w:r w:rsidR="007D05BE">
              <w:rPr>
                <w:sz w:val="24"/>
                <w:szCs w:val="24"/>
              </w:rPr>
              <w:t>«</w:t>
            </w:r>
            <w:r w:rsidRPr="007C1E39">
              <w:rPr>
                <w:sz w:val="24"/>
                <w:szCs w:val="24"/>
              </w:rPr>
              <w:t>ПСЗ»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1</w:t>
            </w:r>
            <w:r w:rsidR="007A5400" w:rsidRPr="007C1E39">
              <w:rPr>
                <w:sz w:val="24"/>
                <w:szCs w:val="24"/>
              </w:rPr>
              <w:t>000,00</w:t>
            </w:r>
          </w:p>
        </w:tc>
        <w:tc>
          <w:tcPr>
            <w:tcW w:w="1810" w:type="dxa"/>
          </w:tcPr>
          <w:p w:rsidR="00E07FCE" w:rsidRPr="00C76DAA" w:rsidRDefault="00C76DAA" w:rsidP="007C1E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819" w:type="dxa"/>
          </w:tcPr>
          <w:p w:rsidR="00E07FCE" w:rsidRPr="007C1E39" w:rsidRDefault="00C76DAA" w:rsidP="00C7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  <w:r w:rsidR="0048622B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E07FCE">
            <w:pPr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лица, проработавшие в тылу в период с 22.06.1941 года по 09.05.1945 года не менее шести месяцев, а также лица, награжденные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1000,00</w:t>
            </w:r>
          </w:p>
        </w:tc>
        <w:tc>
          <w:tcPr>
            <w:tcW w:w="1810" w:type="dxa"/>
          </w:tcPr>
          <w:p w:rsidR="00E07FCE" w:rsidRPr="007C1E39" w:rsidRDefault="007D05BE" w:rsidP="00486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</w:t>
            </w:r>
          </w:p>
        </w:tc>
        <w:tc>
          <w:tcPr>
            <w:tcW w:w="1819" w:type="dxa"/>
          </w:tcPr>
          <w:p w:rsidR="00E07FCE" w:rsidRPr="007C1E39" w:rsidRDefault="007D05BE" w:rsidP="007C1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</w:t>
            </w:r>
            <w:r w:rsidR="0048622B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48622B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граждане, награжденные медалью «Жител</w:t>
            </w:r>
            <w:r w:rsidR="0048622B">
              <w:rPr>
                <w:sz w:val="24"/>
                <w:szCs w:val="24"/>
              </w:rPr>
              <w:t>ю</w:t>
            </w:r>
            <w:r w:rsidRPr="007C1E39">
              <w:rPr>
                <w:sz w:val="24"/>
                <w:szCs w:val="24"/>
              </w:rPr>
              <w:t xml:space="preserve"> блокадного Ленинграда»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1000,00</w:t>
            </w: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</w:tcPr>
          <w:p w:rsidR="00E07FCE" w:rsidRPr="007C1E39" w:rsidRDefault="0048622B" w:rsidP="007C1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3 000,00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граждане из числа бывших несовершеннолетних узников концлагерей, гетто и других мест принудительного содержания, созданных фашистами и их союзниками в период</w:t>
            </w:r>
            <w:proofErr w:type="gramStart"/>
            <w:r w:rsidRPr="007C1E39">
              <w:rPr>
                <w:sz w:val="24"/>
                <w:szCs w:val="24"/>
              </w:rPr>
              <w:t xml:space="preserve"> В</w:t>
            </w:r>
            <w:proofErr w:type="gramEnd"/>
            <w:r w:rsidRPr="007C1E39">
              <w:rPr>
                <w:sz w:val="24"/>
                <w:szCs w:val="24"/>
              </w:rPr>
              <w:t>торой мировой войны,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1000,00</w:t>
            </w: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7</w:t>
            </w:r>
          </w:p>
        </w:tc>
        <w:tc>
          <w:tcPr>
            <w:tcW w:w="1819" w:type="dxa"/>
          </w:tcPr>
          <w:p w:rsidR="00E07FCE" w:rsidRPr="007C1E39" w:rsidRDefault="0048622B" w:rsidP="007C1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7 000,00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 xml:space="preserve">дети погибших защитников 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574,71</w:t>
            </w:r>
          </w:p>
        </w:tc>
        <w:tc>
          <w:tcPr>
            <w:tcW w:w="1810" w:type="dxa"/>
          </w:tcPr>
          <w:p w:rsidR="00E07FCE" w:rsidRPr="007C1E39" w:rsidRDefault="00E07FCE" w:rsidP="007D05BE">
            <w:pPr>
              <w:jc w:val="center"/>
              <w:rPr>
                <w:sz w:val="24"/>
                <w:szCs w:val="24"/>
              </w:rPr>
            </w:pPr>
            <w:r w:rsidRPr="0048622B">
              <w:rPr>
                <w:sz w:val="24"/>
                <w:szCs w:val="24"/>
              </w:rPr>
              <w:t>5</w:t>
            </w:r>
            <w:r w:rsidR="0048622B" w:rsidRPr="0048622B">
              <w:rPr>
                <w:sz w:val="24"/>
                <w:szCs w:val="24"/>
              </w:rPr>
              <w:t>4</w:t>
            </w:r>
            <w:r w:rsidR="007D05BE">
              <w:rPr>
                <w:sz w:val="24"/>
                <w:szCs w:val="24"/>
              </w:rPr>
              <w:t>0</w:t>
            </w:r>
          </w:p>
        </w:tc>
        <w:tc>
          <w:tcPr>
            <w:tcW w:w="1819" w:type="dxa"/>
          </w:tcPr>
          <w:p w:rsidR="00E07FCE" w:rsidRPr="007C1E39" w:rsidRDefault="007D05BE" w:rsidP="007C1E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310343,40</w:t>
            </w:r>
          </w:p>
        </w:tc>
        <w:tc>
          <w:tcPr>
            <w:tcW w:w="1807" w:type="dxa"/>
          </w:tcPr>
          <w:p w:rsidR="00E07FCE" w:rsidRDefault="00E07FCE" w:rsidP="007C1E39">
            <w:pPr>
              <w:jc w:val="center"/>
            </w:pPr>
            <w:r w:rsidRPr="007C1E39">
              <w:rPr>
                <w:sz w:val="24"/>
                <w:szCs w:val="24"/>
              </w:rPr>
              <w:t>Удерживается НДФЛ</w:t>
            </w: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 xml:space="preserve">члены семей </w:t>
            </w:r>
            <w:r w:rsidR="007A5400" w:rsidRPr="007C1E39">
              <w:rPr>
                <w:sz w:val="24"/>
                <w:szCs w:val="24"/>
              </w:rPr>
              <w:t>погибших (</w:t>
            </w:r>
            <w:r w:rsidRPr="007C1E39">
              <w:rPr>
                <w:sz w:val="24"/>
                <w:szCs w:val="24"/>
              </w:rPr>
              <w:t>умерших</w:t>
            </w:r>
            <w:r w:rsidR="007A5400" w:rsidRPr="007C1E39">
              <w:rPr>
                <w:sz w:val="24"/>
                <w:szCs w:val="24"/>
              </w:rPr>
              <w:t xml:space="preserve">) инвалидов и </w:t>
            </w:r>
            <w:r w:rsidRPr="007C1E39">
              <w:rPr>
                <w:sz w:val="24"/>
                <w:szCs w:val="24"/>
              </w:rPr>
              <w:t xml:space="preserve">участников Великой Отечественной </w:t>
            </w:r>
            <w:r w:rsidR="0064120F" w:rsidRPr="007C1E39">
              <w:rPr>
                <w:sz w:val="24"/>
                <w:szCs w:val="24"/>
              </w:rPr>
              <w:t>войны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574,71</w:t>
            </w:r>
          </w:p>
        </w:tc>
        <w:tc>
          <w:tcPr>
            <w:tcW w:w="1810" w:type="dxa"/>
          </w:tcPr>
          <w:p w:rsidR="00E07FCE" w:rsidRPr="007C1E39" w:rsidRDefault="0048622B" w:rsidP="00626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6265E9">
              <w:rPr>
                <w:sz w:val="24"/>
                <w:szCs w:val="24"/>
              </w:rPr>
              <w:t>7</w:t>
            </w:r>
          </w:p>
        </w:tc>
        <w:tc>
          <w:tcPr>
            <w:tcW w:w="1819" w:type="dxa"/>
          </w:tcPr>
          <w:p w:rsidR="00E07FCE" w:rsidRPr="007C1E39" w:rsidRDefault="006265E9" w:rsidP="006265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27011</w:t>
            </w:r>
            <w:r w:rsidR="0048622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="0048622B">
              <w:rPr>
                <w:sz w:val="24"/>
                <w:szCs w:val="24"/>
              </w:rPr>
              <w:t>7</w:t>
            </w:r>
          </w:p>
        </w:tc>
        <w:tc>
          <w:tcPr>
            <w:tcW w:w="1807" w:type="dxa"/>
          </w:tcPr>
          <w:p w:rsidR="00E07FCE" w:rsidRDefault="00E07FCE" w:rsidP="007C1E39">
            <w:pPr>
              <w:jc w:val="center"/>
            </w:pPr>
            <w:r w:rsidRPr="007C1E39">
              <w:rPr>
                <w:sz w:val="24"/>
                <w:szCs w:val="24"/>
              </w:rPr>
              <w:t>Удерживается НДФЛ</w:t>
            </w: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Всего на ЕДВ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E07FCE" w:rsidRPr="00C76DAA" w:rsidRDefault="00C76DAA" w:rsidP="00C76DA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818354</w:t>
            </w:r>
            <w:r w:rsidR="0048622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77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Почтовые расходы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E07FCE" w:rsidRPr="007C1E39" w:rsidRDefault="00C76DAA" w:rsidP="00C7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12275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  <w:tr w:rsidR="00E07FCE" w:rsidRPr="007C1E39" w:rsidTr="007C1E39">
        <w:tc>
          <w:tcPr>
            <w:tcW w:w="2912" w:type="dxa"/>
          </w:tcPr>
          <w:p w:rsidR="00E07FCE" w:rsidRPr="007C1E39" w:rsidRDefault="00E07FCE" w:rsidP="007C1E39">
            <w:pPr>
              <w:jc w:val="both"/>
              <w:rPr>
                <w:sz w:val="24"/>
                <w:szCs w:val="24"/>
              </w:rPr>
            </w:pPr>
            <w:r w:rsidRPr="007C1E39">
              <w:rPr>
                <w:sz w:val="24"/>
                <w:szCs w:val="24"/>
              </w:rPr>
              <w:t>Итого</w:t>
            </w:r>
          </w:p>
        </w:tc>
        <w:tc>
          <w:tcPr>
            <w:tcW w:w="1222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E07FCE" w:rsidRPr="007C1E39" w:rsidRDefault="00C76DAA" w:rsidP="00C76D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830630</w:t>
            </w:r>
            <w:r w:rsidR="00F168F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1807" w:type="dxa"/>
          </w:tcPr>
          <w:p w:rsidR="00E07FCE" w:rsidRPr="007C1E39" w:rsidRDefault="00E07FCE" w:rsidP="007C1E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7FCE" w:rsidRPr="001310D1" w:rsidRDefault="00E07FCE" w:rsidP="00E07FCE">
      <w:pPr>
        <w:jc w:val="center"/>
      </w:pPr>
    </w:p>
    <w:p w:rsidR="00585B81" w:rsidRDefault="00585B81">
      <w:pPr>
        <w:pStyle w:val="a3"/>
        <w:tabs>
          <w:tab w:val="clear" w:pos="4153"/>
          <w:tab w:val="clear" w:pos="8306"/>
          <w:tab w:val="left" w:pos="3544"/>
        </w:tabs>
      </w:pPr>
    </w:p>
    <w:sectPr w:rsidR="00585B81" w:rsidSect="00923F06">
      <w:headerReference w:type="first" r:id="rId7"/>
      <w:pgSz w:w="11906" w:h="16838" w:code="9"/>
      <w:pgMar w:top="1134" w:right="851" w:bottom="567" w:left="136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DAA" w:rsidRDefault="00C76DAA">
      <w:r>
        <w:separator/>
      </w:r>
    </w:p>
  </w:endnote>
  <w:endnote w:type="continuationSeparator" w:id="0">
    <w:p w:rsidR="00C76DAA" w:rsidRDefault="00C76D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DAA" w:rsidRDefault="00C76DAA">
      <w:r>
        <w:separator/>
      </w:r>
    </w:p>
  </w:footnote>
  <w:footnote w:type="continuationSeparator" w:id="0">
    <w:p w:rsidR="00C76DAA" w:rsidRDefault="00C76D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6DAA" w:rsidRDefault="00C76DAA">
    <w:pPr>
      <w:pStyle w:val="a3"/>
      <w:jc w:val="center"/>
      <w:rPr>
        <w:sz w:val="24"/>
      </w:rPr>
    </w:pPr>
    <w:r>
      <w:rPr>
        <w:sz w:val="24"/>
      </w:rPr>
      <w:t xml:space="preserve"> </w:t>
    </w: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  <w:r>
      <w:rPr>
        <w:noProof/>
        <w:sz w:val="24"/>
      </w:rPr>
      <w:drawing>
        <wp:anchor distT="0" distB="0" distL="114300" distR="114300" simplePos="0" relativeHeight="251657728" behindDoc="0" locked="1" layoutInCell="0" allowOverlap="1">
          <wp:simplePos x="0" y="0"/>
          <wp:positionH relativeFrom="column">
            <wp:posOffset>2571750</wp:posOffset>
          </wp:positionH>
          <wp:positionV relativeFrom="paragraph">
            <wp:posOffset>-800735</wp:posOffset>
          </wp:positionV>
          <wp:extent cx="1024255" cy="1280160"/>
          <wp:effectExtent l="19050" t="0" r="4445" b="0"/>
          <wp:wrapTopAndBottom/>
          <wp:docPr id="2" name="Рисунок 2" descr="Trg_ver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rg_ver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12801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 w:rsidP="008366EA">
    <w:pPr>
      <w:pStyle w:val="a3"/>
      <w:jc w:val="center"/>
      <w:rPr>
        <w:b/>
        <w:sz w:val="28"/>
      </w:rPr>
    </w:pPr>
    <w:r>
      <w:rPr>
        <w:b/>
        <w:sz w:val="28"/>
      </w:rPr>
      <w:t xml:space="preserve"> АДМИНИСТРАЦИЯ ГОРОДА</w:t>
    </w:r>
    <w:r w:rsidRPr="008366EA">
      <w:rPr>
        <w:b/>
        <w:sz w:val="28"/>
      </w:rPr>
      <w:t xml:space="preserve"> </w:t>
    </w:r>
    <w:r>
      <w:rPr>
        <w:b/>
        <w:sz w:val="28"/>
      </w:rPr>
      <w:t>ТРЕХГОРНОГО</w:t>
    </w:r>
  </w:p>
  <w:p w:rsidR="00C76DAA" w:rsidRDefault="00C76DAA" w:rsidP="008366EA">
    <w:pPr>
      <w:pStyle w:val="a3"/>
      <w:jc w:val="center"/>
      <w:rPr>
        <w:b/>
        <w:sz w:val="28"/>
      </w:rPr>
    </w:pPr>
    <w:r>
      <w:rPr>
        <w:b/>
        <w:sz w:val="28"/>
      </w:rPr>
      <w:t xml:space="preserve"> ЧЕЛЯБИНСКОЙ ОБЛАСТИ</w:t>
    </w:r>
  </w:p>
  <w:p w:rsidR="00C76DAA" w:rsidRDefault="00C76DAA" w:rsidP="008366E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sz w:val="24"/>
      </w:rPr>
    </w:pPr>
  </w:p>
  <w:p w:rsidR="00C76DAA" w:rsidRDefault="00C76DAA">
    <w:pPr>
      <w:pStyle w:val="a3"/>
      <w:jc w:val="center"/>
      <w:rPr>
        <w:b/>
        <w:sz w:val="32"/>
      </w:rPr>
    </w:pPr>
    <w:r>
      <w:rPr>
        <w:b/>
        <w:sz w:val="32"/>
      </w:rPr>
      <w:t>ПОСТАНОВЛЕНИЕ</w:t>
    </w:r>
  </w:p>
  <w:p w:rsidR="00C76DAA" w:rsidRDefault="00C76DAA">
    <w:pPr>
      <w:pStyle w:val="a3"/>
      <w:jc w:val="center"/>
      <w:rPr>
        <w:sz w:val="24"/>
      </w:rPr>
    </w:pPr>
  </w:p>
  <w:p w:rsidR="00C76DAA" w:rsidRPr="00AA72C0" w:rsidRDefault="00C76DAA">
    <w:pPr>
      <w:pStyle w:val="a3"/>
      <w:jc w:val="center"/>
      <w:rPr>
        <w:sz w:val="28"/>
      </w:rPr>
    </w:pPr>
    <w:r>
      <w:rPr>
        <w:sz w:val="28"/>
      </w:rPr>
      <w:t>№</w:t>
    </w:r>
    <w:r>
      <w:rPr>
        <w:sz w:val="28"/>
        <w:lang w:val="en-US"/>
      </w:rPr>
      <w:t xml:space="preserve"> </w:t>
    </w:r>
    <w:r w:rsidR="006C5181">
      <w:rPr>
        <w:sz w:val="28"/>
      </w:rPr>
      <w:t>409</w:t>
    </w:r>
    <w:r>
      <w:rPr>
        <w:sz w:val="28"/>
      </w:rPr>
      <w:t xml:space="preserve"> </w:t>
    </w:r>
  </w:p>
  <w:p w:rsidR="00C76DAA" w:rsidRDefault="00C76DAA">
    <w:pPr>
      <w:pStyle w:val="a3"/>
      <w:rPr>
        <w:sz w:val="28"/>
      </w:rPr>
    </w:pPr>
    <w:r>
      <w:rPr>
        <w:sz w:val="28"/>
      </w:rPr>
      <w:t xml:space="preserve">от </w:t>
    </w:r>
    <w:r w:rsidR="006C5181">
      <w:rPr>
        <w:sz w:val="28"/>
      </w:rPr>
      <w:t xml:space="preserve">  24.04.2013 г.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E0D1D"/>
    <w:multiLevelType w:val="hybridMultilevel"/>
    <w:tmpl w:val="AAA2A8BC"/>
    <w:lvl w:ilvl="0" w:tplc="4B5C7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24137E"/>
    <w:multiLevelType w:val="hybridMultilevel"/>
    <w:tmpl w:val="CD164260"/>
    <w:lvl w:ilvl="0" w:tplc="E4E823CC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E50123"/>
    <w:multiLevelType w:val="hybridMultilevel"/>
    <w:tmpl w:val="8E749B70"/>
    <w:lvl w:ilvl="0" w:tplc="206AFD9E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FDA3769"/>
    <w:multiLevelType w:val="hybridMultilevel"/>
    <w:tmpl w:val="E76E2B1E"/>
    <w:lvl w:ilvl="0" w:tplc="1BCCA510">
      <w:start w:val="2"/>
      <w:numFmt w:val="decimal"/>
      <w:lvlText w:val="%1)"/>
      <w:lvlJc w:val="left"/>
      <w:pPr>
        <w:tabs>
          <w:tab w:val="num" w:pos="1841"/>
        </w:tabs>
        <w:ind w:left="1841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4">
    <w:nsid w:val="291C5304"/>
    <w:multiLevelType w:val="multilevel"/>
    <w:tmpl w:val="EA1010D8"/>
    <w:lvl w:ilvl="0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BF4C52"/>
    <w:multiLevelType w:val="hybridMultilevel"/>
    <w:tmpl w:val="A810E8B2"/>
    <w:lvl w:ilvl="0" w:tplc="3E1628B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220EEE"/>
    <w:multiLevelType w:val="hybridMultilevel"/>
    <w:tmpl w:val="B7D2984A"/>
    <w:lvl w:ilvl="0" w:tplc="22AEB8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39FCC4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F4EE146">
      <w:start w:val="7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6344981"/>
    <w:multiLevelType w:val="hybridMultilevel"/>
    <w:tmpl w:val="E53CF3C6"/>
    <w:lvl w:ilvl="0" w:tplc="46BE4046">
      <w:start w:val="10"/>
      <w:numFmt w:val="decimal"/>
      <w:lvlText w:val="%1)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591C43C4"/>
    <w:multiLevelType w:val="hybridMultilevel"/>
    <w:tmpl w:val="B016D986"/>
    <w:lvl w:ilvl="0" w:tplc="2244D854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C0565D8"/>
    <w:multiLevelType w:val="hybridMultilevel"/>
    <w:tmpl w:val="5EC8A86C"/>
    <w:lvl w:ilvl="0" w:tplc="73A62442">
      <w:start w:val="1"/>
      <w:numFmt w:val="decimal"/>
      <w:lvlText w:val="%1."/>
      <w:lvlJc w:val="left"/>
      <w:pPr>
        <w:tabs>
          <w:tab w:val="num" w:pos="1830"/>
        </w:tabs>
        <w:ind w:left="183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10">
    <w:nsid w:val="664C3506"/>
    <w:multiLevelType w:val="hybridMultilevel"/>
    <w:tmpl w:val="1E1ED722"/>
    <w:lvl w:ilvl="0" w:tplc="5F6E9CAC">
      <w:start w:val="1"/>
      <w:numFmt w:val="decimal"/>
      <w:lvlText w:val="%1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CAC562C"/>
    <w:multiLevelType w:val="hybridMultilevel"/>
    <w:tmpl w:val="5FCC7066"/>
    <w:lvl w:ilvl="0" w:tplc="2AE016D2">
      <w:start w:val="1"/>
      <w:numFmt w:val="decimal"/>
      <w:lvlText w:val="%1."/>
      <w:lvlJc w:val="left"/>
      <w:pPr>
        <w:tabs>
          <w:tab w:val="num" w:pos="1650"/>
        </w:tabs>
        <w:ind w:left="1650" w:hanging="360"/>
      </w:pPr>
      <w:rPr>
        <w:rFonts w:hint="default"/>
      </w:rPr>
    </w:lvl>
    <w:lvl w:ilvl="1" w:tplc="A8C658F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FCCFC16">
      <w:start w:val="6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B95672C"/>
    <w:multiLevelType w:val="hybridMultilevel"/>
    <w:tmpl w:val="CB4807B6"/>
    <w:lvl w:ilvl="0" w:tplc="D4CAD09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6"/>
  </w:num>
  <w:num w:numId="8">
    <w:abstractNumId w:val="5"/>
  </w:num>
  <w:num w:numId="9">
    <w:abstractNumId w:val="11"/>
  </w:num>
  <w:num w:numId="10">
    <w:abstractNumId w:val="9"/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2677E"/>
    <w:rsid w:val="00010304"/>
    <w:rsid w:val="00032CD1"/>
    <w:rsid w:val="0004148B"/>
    <w:rsid w:val="00050BA4"/>
    <w:rsid w:val="00051C12"/>
    <w:rsid w:val="00057087"/>
    <w:rsid w:val="000A6595"/>
    <w:rsid w:val="000E68FC"/>
    <w:rsid w:val="0016698D"/>
    <w:rsid w:val="00186A21"/>
    <w:rsid w:val="0021288C"/>
    <w:rsid w:val="0022211B"/>
    <w:rsid w:val="002B791A"/>
    <w:rsid w:val="002B7D75"/>
    <w:rsid w:val="002E20B5"/>
    <w:rsid w:val="002E2E7F"/>
    <w:rsid w:val="002E35C7"/>
    <w:rsid w:val="002E5FA2"/>
    <w:rsid w:val="002F67F8"/>
    <w:rsid w:val="00302D33"/>
    <w:rsid w:val="00345550"/>
    <w:rsid w:val="003A5EF1"/>
    <w:rsid w:val="003A7F49"/>
    <w:rsid w:val="003B334F"/>
    <w:rsid w:val="003D6E74"/>
    <w:rsid w:val="003E15CB"/>
    <w:rsid w:val="003F3CEB"/>
    <w:rsid w:val="00464982"/>
    <w:rsid w:val="00470518"/>
    <w:rsid w:val="00480C4C"/>
    <w:rsid w:val="00482849"/>
    <w:rsid w:val="0048622B"/>
    <w:rsid w:val="004C45AC"/>
    <w:rsid w:val="00501A8B"/>
    <w:rsid w:val="0050564D"/>
    <w:rsid w:val="0052667D"/>
    <w:rsid w:val="00532203"/>
    <w:rsid w:val="00546390"/>
    <w:rsid w:val="00556B68"/>
    <w:rsid w:val="00560DDD"/>
    <w:rsid w:val="00574F4A"/>
    <w:rsid w:val="00585B81"/>
    <w:rsid w:val="005B024A"/>
    <w:rsid w:val="005B52B2"/>
    <w:rsid w:val="005E615F"/>
    <w:rsid w:val="006159FE"/>
    <w:rsid w:val="006265E9"/>
    <w:rsid w:val="00630C77"/>
    <w:rsid w:val="0064120F"/>
    <w:rsid w:val="00664175"/>
    <w:rsid w:val="00667017"/>
    <w:rsid w:val="006A7254"/>
    <w:rsid w:val="006B68D6"/>
    <w:rsid w:val="006C5181"/>
    <w:rsid w:val="006F1F7F"/>
    <w:rsid w:val="00705269"/>
    <w:rsid w:val="007065E8"/>
    <w:rsid w:val="007124B7"/>
    <w:rsid w:val="00726FD9"/>
    <w:rsid w:val="0073396B"/>
    <w:rsid w:val="00742510"/>
    <w:rsid w:val="00750161"/>
    <w:rsid w:val="00754827"/>
    <w:rsid w:val="0077351E"/>
    <w:rsid w:val="007A5400"/>
    <w:rsid w:val="007B5CE1"/>
    <w:rsid w:val="007C1E39"/>
    <w:rsid w:val="007D05BE"/>
    <w:rsid w:val="0080477B"/>
    <w:rsid w:val="00817298"/>
    <w:rsid w:val="00822158"/>
    <w:rsid w:val="008366EA"/>
    <w:rsid w:val="008579D0"/>
    <w:rsid w:val="00871B72"/>
    <w:rsid w:val="0088640F"/>
    <w:rsid w:val="008A62DD"/>
    <w:rsid w:val="008B2B67"/>
    <w:rsid w:val="008B788D"/>
    <w:rsid w:val="008E4019"/>
    <w:rsid w:val="008E6850"/>
    <w:rsid w:val="008F0517"/>
    <w:rsid w:val="008F1EBC"/>
    <w:rsid w:val="008F5390"/>
    <w:rsid w:val="0092296B"/>
    <w:rsid w:val="00923290"/>
    <w:rsid w:val="00923F06"/>
    <w:rsid w:val="0092537D"/>
    <w:rsid w:val="00931CC2"/>
    <w:rsid w:val="0093448D"/>
    <w:rsid w:val="00944C70"/>
    <w:rsid w:val="00952106"/>
    <w:rsid w:val="00952C0D"/>
    <w:rsid w:val="00953765"/>
    <w:rsid w:val="0098780E"/>
    <w:rsid w:val="009A6594"/>
    <w:rsid w:val="009B27C5"/>
    <w:rsid w:val="009E5AA3"/>
    <w:rsid w:val="00A3422E"/>
    <w:rsid w:val="00A7064B"/>
    <w:rsid w:val="00A94EC2"/>
    <w:rsid w:val="00A96C3A"/>
    <w:rsid w:val="00AA72C0"/>
    <w:rsid w:val="00AC198E"/>
    <w:rsid w:val="00AD6FED"/>
    <w:rsid w:val="00B41C7A"/>
    <w:rsid w:val="00B4731F"/>
    <w:rsid w:val="00B701C7"/>
    <w:rsid w:val="00BE5CC6"/>
    <w:rsid w:val="00C44F5F"/>
    <w:rsid w:val="00C5698D"/>
    <w:rsid w:val="00C661D7"/>
    <w:rsid w:val="00C76DAA"/>
    <w:rsid w:val="00C93769"/>
    <w:rsid w:val="00CA6049"/>
    <w:rsid w:val="00CC24E9"/>
    <w:rsid w:val="00CC6738"/>
    <w:rsid w:val="00CC782F"/>
    <w:rsid w:val="00CD0844"/>
    <w:rsid w:val="00D02588"/>
    <w:rsid w:val="00D02D05"/>
    <w:rsid w:val="00D2677E"/>
    <w:rsid w:val="00D414BC"/>
    <w:rsid w:val="00D46F12"/>
    <w:rsid w:val="00D76DAB"/>
    <w:rsid w:val="00DA1C11"/>
    <w:rsid w:val="00DD6001"/>
    <w:rsid w:val="00E07FCE"/>
    <w:rsid w:val="00E2166B"/>
    <w:rsid w:val="00E31B61"/>
    <w:rsid w:val="00E60CDB"/>
    <w:rsid w:val="00E62BE4"/>
    <w:rsid w:val="00E74FEF"/>
    <w:rsid w:val="00F045A3"/>
    <w:rsid w:val="00F168F3"/>
    <w:rsid w:val="00F45D89"/>
    <w:rsid w:val="00F51538"/>
    <w:rsid w:val="00F87255"/>
    <w:rsid w:val="00F96F41"/>
    <w:rsid w:val="00FA5A65"/>
    <w:rsid w:val="00FB5D8D"/>
    <w:rsid w:val="00FD1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94EC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94EC2"/>
    <w:pPr>
      <w:tabs>
        <w:tab w:val="center" w:pos="4153"/>
        <w:tab w:val="right" w:pos="8306"/>
      </w:tabs>
    </w:pPr>
  </w:style>
  <w:style w:type="table" w:styleId="a5">
    <w:name w:val="Table Grid"/>
    <w:basedOn w:val="a1"/>
    <w:rsid w:val="007425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rsid w:val="00742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0E68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68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ch.000\&#1052;&#1086;&#1080;%20&#1076;&#1086;&#1082;&#1091;&#1084;&#1077;&#1085;&#1090;&#1099;\&#1055;&#1054;&#1057;&#1058;&#1040;&#1053;&#1054;&#1042;&#1051;&#1045;&#1053;&#1048;&#1071;,%20&#1056;&#1040;&#1057;&#1055;&#1054;&#1056;&#1071;&#1046;&#1045;&#1053;&#1048;&#1071;,%20&#1055;&#1054;&#1051;&#1054;&#1046;&#1045;&#1053;&#1048;&#1071;\&#1055;&#1086;&#1089;&#1090;&#1072;&#1085;&#1086;&#1074;&#1083;&#1077;&#1085;&#1080;&#1103;%20&#1075;&#1083;&#1072;&#1074;&#1099;%20&#1072;&#1076;&#1084;&#1080;&#1085;&#1080;&#1089;&#1090;&#1088;&#1072;&#1094;&#1080;&#1080;%20&#1075;&#1086;&#1088;&#1086;&#1076;&#1072;\&#1055;&#1086;&#1089;&#1090;&#1072;&#1085;&#1086;&#1074;&#1083;&#1077;&#1085;&#1080;&#1077;%20&#1075;&#1083;&#1072;&#1074;&#1072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глава администрации.dot</Template>
  <TotalTime>697</TotalTime>
  <Pages>5</Pages>
  <Words>875</Words>
  <Characters>6401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Положения о порядке и условиях </vt:lpstr>
    </vt:vector>
  </TitlesOfParts>
  <Company>Администрация</Company>
  <LinksUpToDate>false</LinksUpToDate>
  <CharactersWithSpaces>7262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Положения о порядке и условиях </dc:title>
  <dc:subject/>
  <dc:creator>nach</dc:creator>
  <cp:keywords/>
  <cp:lastModifiedBy>opek3</cp:lastModifiedBy>
  <cp:revision>6</cp:revision>
  <cp:lastPrinted>2013-04-15T04:34:00Z</cp:lastPrinted>
  <dcterms:created xsi:type="dcterms:W3CDTF">2013-04-11T05:01:00Z</dcterms:created>
  <dcterms:modified xsi:type="dcterms:W3CDTF">2013-04-24T10:48:00Z</dcterms:modified>
</cp:coreProperties>
</file>